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9c23438" w14:textId="9c2343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6206B7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6206B7">
        <w:t>1442/2022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882546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  <w:bookmarkStart w:name="_GoBack" w:id="0"/>
      <w:bookmarkEnd w:id="0"/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6206B7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6206B7">
        <w:t>1442/2022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6206B7" w:rsidP="006206B7" w:rsidRDefault="006206B7">
      <w:pPr>
        <w:tabs>
          <w:tab w:val="left" w:pos="709"/>
        </w:tabs>
        <w:ind w:left="1416" w:hanging="707"/>
        <w:jc w:val="both"/>
      </w:pPr>
      <w:r>
        <w:t xml:space="preserve">SERVIS ZA ČIŠĆENJE I HORTIKULTURU SUNCE jednostavno društvo s </w:t>
      </w:r>
    </w:p>
    <w:p w:rsidR="006206B7" w:rsidP="006206B7" w:rsidRDefault="006206B7">
      <w:pPr>
        <w:tabs>
          <w:tab w:val="left" w:pos="709"/>
        </w:tabs>
        <w:ind w:left="1416" w:hanging="707"/>
        <w:jc w:val="both"/>
      </w:pPr>
      <w:r>
        <w:t>ogr</w:t>
      </w:r>
      <w:r>
        <w:t xml:space="preserve">aničenom odgovornošću za usluge, </w:t>
      </w:r>
      <w:proofErr w:type="spellStart"/>
      <w:r>
        <w:t>Curkovec</w:t>
      </w:r>
      <w:proofErr w:type="spellEnd"/>
      <w:r>
        <w:t xml:space="preserve"> 13, 10380 </w:t>
      </w:r>
      <w:proofErr w:type="spellStart"/>
      <w:r>
        <w:t>Curkovec</w:t>
      </w:r>
      <w:proofErr w:type="spellEnd"/>
    </w:p>
    <w:p w:rsidRPr="004559F0" w:rsidR="006206B7" w:rsidP="006206B7" w:rsidRDefault="006206B7">
      <w:pPr>
        <w:tabs>
          <w:tab w:val="left" w:pos="709"/>
        </w:tabs>
        <w:ind w:left="1416" w:hanging="707"/>
        <w:jc w:val="both"/>
      </w:pPr>
      <w:r>
        <w:t>OIB: 41366449681;</w:t>
      </w:r>
    </w:p>
    <w:p w:rsidRPr="004559F0" w:rsidR="006F725E" w:rsidP="006206B7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06B7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06B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206B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206B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206B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206B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6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06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06B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06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06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2022.</izvorni_sadrzaj>
    <derivirana_varijabla naziv="DomainObject.Predmet.DatumIzradeOptuznogAkta_1">9. svibnja 2022.</derivirana_varijabla>
  </DomainObject.Predmet.DatumIzradeOptuznogAkta>
  <DomainObject.Predmet.DatumIzradeOptuznogAktaFormated>
    <izvorni_sadrzaj>9.5.2022.</izvorni_sadrzaj>
    <derivirana_varijabla naziv="DomainObject.Predmet.DatumIzradeOptuznogAktaFormated_1">9.5.2022.</derivirana_varijabla>
  </DomainObject.Predmet.DatumIzradeOptuznogAktaFormated>
  <DomainObject.Predmet.DatumOsnivanja>
    <izvorni_sadrzaj>9. svibnja 2022.</izvorni_sadrzaj>
    <derivirana_varijabla naziv="DomainObject.Predmet.DatumOsnivanja_1">9.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svibnja 2022.</izvorni_sadrzaj>
    <derivirana_varijabla naziv="DomainObject.Predmet.DatumPrimitkaOptuznogAkta_1">9.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St-1442/2022</izvorni_sadrzaj>
    <derivirana_varijabla naziv="DomainObject.Predmet.OznakaBroj_1">St-1442/2022</derivirana_varijabla>
  </DomainObject.Predmet.OznakaBroj>
  <DomainObject.Predmet.OznakaBrojOptuznogAkta>
    <izvorni_sadrzaj>04-06-22-2428</izvorni_sadrzaj>
    <derivirana_varijabla naziv="DomainObject.Predmet.OznakaBrojOptuznogAkta_1">04-06-22-2428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ZA ČIŠĆENJE I HORTIKULTURU SUNCE jednostavno društvo s ograničenom odgovornošću za usluge</izvorni_sadrzaj>
    <derivirana_varijabla naziv="DomainObject.Predmet.ProtustrankaFormated_1">  SERVIS ZA ČIŠĆENJE I HORTIKULTURU SUNCE jednostavno društvo s ograničenom odgovornošću za usluge</derivirana_varijabla>
  </DomainObject.Predmet.ProtustrankaFormated>
  <DomainObject.Predmet.ProtustrankaFormatedOIB>
    <izvorni_sadrzaj>  SERVIS ZA ČIŠĆENJE I HORTIKULTURU SUNCE jednostavno društvo s ograničenom odgovornošću za usluge, OIB 41366449681</izvorni_sadrzaj>
    <derivirana_varijabla naziv="DomainObject.Predmet.ProtustrankaFormatedOIB_1">  SERVIS ZA ČIŠĆENJE I HORTIKULTURU SUNCE jednostavno društvo s ograničenom odgovornošću za usluge, OIB 41366449681</derivirana_varijabla>
  </DomainObject.Predmet.ProtustrankaFormatedOIB>
  <DomainObject.Predmet.ProtustrankaFormatedWithAdress>
    <izvorni_sadrzaj> SERVIS ZA ČIŠĆENJE I HORTIKULTURU SUNCE jednostavno društvo s ograničenom odgovornošću za usluge, Curkovec 13, 10380 Curkovec</izvorni_sadrzaj>
    <derivirana_varijabla naziv="DomainObject.Predmet.ProtustrankaFormatedWithAdress_1"> SERVIS ZA ČIŠĆENJE I HORTIKULTURU SUNCE jednostavno društvo s ograničenom odgovornošću za usluge, Curkovec 13, 10380 Curkovec</derivirana_varijabla>
  </DomainObject.Predmet.ProtustrankaFormatedWithAdress>
  <DomainObject.Predmet.ProtustrankaFormatedWithAdressOIB>
    <izvorni_sadrzaj> SERVIS ZA ČIŠĆENJE I HORTIKULTURU SUNCE jednostavno društvo s ograničenom odgovornošću za usluge, OIB 41366449681, Curkovec 13, 10380 Curkovec</izvorni_sadrzaj>
    <derivirana_varijabla naziv="DomainObject.Predmet.ProtustrankaFormatedWithAdressOIB_1"> SERVIS ZA ČIŠĆENJE I HORTIKULTURU SUNCE jednostavno društvo s ograničenom odgovornošću za usluge, OIB 41366449681, Curkovec 13, 10380 Curkovec</derivirana_varijabla>
  </DomainObject.Predmet.ProtustrankaFormatedWithAdressOIB>
  <DomainObject.Predmet.ProtustrankaWithAdress>
    <izvorni_sadrzaj>SERVIS ZA ČIŠĆENJE I HORTIKULTURU SUNCE jednostavno društvo s ograničenom odgovornošću za usluge Curkovec 13, 10380 Curkovec</izvorni_sadrzaj>
    <derivirana_varijabla naziv="DomainObject.Predmet.ProtustrankaWithAdress_1">SERVIS ZA ČIŠĆENJE I HORTIKULTURU SUNCE jednostavno društvo s ograničenom odgovornošću za usluge Curkovec 13, 10380 Curkovec</derivirana_varijabla>
  </DomainObject.Predmet.ProtustrankaWithAdress>
  <DomainObject.Predmet.ProtustrankaWithAdressOIB>
    <izvorni_sadrzaj>SERVIS ZA ČIŠĆENJE I HORTIKULTURU SUNCE jednostavno društvo s ograničenom odgovornošću za usluge, OIB 41366449681, Curkovec 13, 10380 Curkovec</izvorni_sadrzaj>
    <derivirana_varijabla naziv="DomainObject.Predmet.ProtustrankaWithAdressOIB_1">SERVIS ZA ČIŠĆENJE I HORTIKULTURU SUNCE jednostavno društvo s ograničenom odgovornošću za usluge, OIB 41366449681, Curkovec 13, 10380 Curkovec</derivirana_varijabla>
  </DomainObject.Predmet.ProtustrankaWithAdressOIB>
  <DomainObject.Predmet.ProtustrankaNazivFormated>
    <izvorni_sadrzaj>SERVIS ZA ČIŠĆENJE I HORTIKULTURU SUNCE jednostavno društvo s ograničenom odgovornošću za usluge</izvorni_sadrzaj>
    <derivirana_varijabla naziv="DomainObject.Predmet.ProtustrankaNazivFormated_1">SERVIS ZA ČIŠĆENJE I HORTIKULTURU SUNCE jednostavno društvo s ograničenom odgovornošću za usluge</derivirana_varijabla>
  </DomainObject.Predmet.ProtustrankaNazivFormated>
  <DomainObject.Predmet.ProtustrankaNazivFormatedOIB>
    <izvorni_sadrzaj>SERVIS ZA ČIŠĆENJE I HORTIKULTURU SUNCE jednostavno društvo s ograničenom odgovornošću za usluge, OIB 41366449681</izvorni_sadrzaj>
    <derivirana_varijabla naziv="DomainObject.Predmet.ProtustrankaNazivFormatedOIB_1">SERVIS ZA ČIŠĆENJE I HORTIKULTURU SUNCE jednostavno društvo s ograničenom odgovornošću za usluge, OIB 41366449681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ZA ČIŠĆENJE I HORTIKULTURU SUNCE jednostavno društvo s ograničenom odgovornošću za usluge</item>
    </izvorni_sadrzaj>
    <derivirana_varijabla naziv="DomainObject.Predmet.ProtuStrankaListFormated_1">
      <item>SERVIS ZA ČIŠĆENJE I HORTIKULTURU SUNCE jednostavno društvo s ograničenom odgovornošću za usluge</item>
    </derivirana_varijabla>
  </DomainObject.Predmet.ProtuStrankaListFormated>
  <DomainObject.Predmet.ProtuStrankaListFormatedOIB>
    <izvorni_sadrzaj>
      <item>SERVIS ZA ČIŠĆENJE I HORTIKULTURU SUNCE jednostavno društvo s ograničenom odgovornošću za usluge, OIB 41366449681</item>
    </izvorni_sadrzaj>
    <derivirana_varijabla naziv="DomainObject.Predmet.ProtuStrankaListFormatedOIB_1">
      <item>SERVIS ZA ČIŠĆENJE I HORTIKULTURU SUNCE jednostavno društvo s ograničenom odgovornošću za usluge, OIB 41366449681</item>
    </derivirana_varijabla>
  </DomainObject.Predmet.ProtuStrankaListFormatedOIB>
  <DomainObject.Predmet.ProtuStrankaListFormatedWithAdress>
    <izvorni_sadrzaj>
      <item>SERVIS ZA ČIŠĆENJE I HORTIKULTURU SUNCE jednostavno društvo s ograničenom odgovornošću za usluge, Curkovec 13, 10380 Curkovec</item>
    </izvorni_sadrzaj>
    <derivirana_varijabla naziv="DomainObject.Predmet.ProtuStrankaListFormatedWithAdress_1">
      <item>SERVIS ZA ČIŠĆENJE I HORTIKULTURU SUNCE jednostavno društvo s ograničenom odgovornošću za usluge, Curkovec 13, 10380 Curkovec</item>
    </derivirana_varijabla>
  </DomainObject.Predmet.ProtuStrankaListFormatedWithAdress>
  <DomainObject.Predmet.ProtuStrankaListFormatedWithAdressOIB>
    <izvorni_sadrzaj>
      <item>SERVIS ZA ČIŠĆENJE I HORTIKULTURU SUNCE jednostavno društvo s ograničenom odgovornošću za usluge, OIB 41366449681, Curkovec 13, 10380 Curkovec</item>
    </izvorni_sadrzaj>
    <derivirana_varijabla naziv="DomainObject.Predmet.ProtuStrankaListFormatedWithAdressOIB_1">
      <item>SERVIS ZA ČIŠĆENJE I HORTIKULTURU SUNCE jednostavno društvo s ograničenom odgovornošću za usluge, OIB 41366449681, Curkovec 13, 10380 Curkovec</item>
    </derivirana_varijabla>
  </DomainObject.Predmet.ProtuStrankaListFormatedWithAdressOIB>
  <DomainObject.Predmet.ProtuStrankaListNazivFormated>
    <izvorni_sadrzaj>
      <item>SERVIS ZA ČIŠĆENJE I HORTIKULTURU SUNCE jednostavno društvo s ograničenom odgovornošću za usluge</item>
    </izvorni_sadrzaj>
    <derivirana_varijabla naziv="DomainObject.Predmet.ProtuStrankaListNazivFormated_1">
      <item>SERVIS ZA ČIŠĆENJE I HORTIKULTURU SUNCE jednostavno društvo s ograničenom odgovornošću za usluge</item>
    </derivirana_varijabla>
  </DomainObject.Predmet.ProtuStrankaListNazivFormated>
  <DomainObject.Predmet.ProtuStrankaListNazivFormatedOIB>
    <izvorni_sadrzaj>
      <item>SERVIS ZA ČIŠĆENJE I HORTIKULTURU SUNCE jednostavno društvo s ograničenom odgovornošću za usluge, OIB 41366449681</item>
    </izvorni_sadrzaj>
    <derivirana_varijabla naziv="DomainObject.Predmet.ProtuStrankaListNazivFormatedOIB_1">
      <item>SERVIS ZA ČIŠĆENJE I HORTIKULTURU SUNCE jednostavno društvo s ograničenom odgovornošću za usluge, OIB 41366449681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ZA ČIŠĆENJE I HORTIKULTURU SUNCE jednostavno društvo s ograničenom odgovornošću za usluge</izvorni_sadrzaj>
    <derivirana_varijabla naziv="DomainObject.Predmet.ProtustrankaIDrugi_1">SERVIS ZA ČIŠĆENJE I HORTIKULTURU SUNCE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SERVIS ZA ČIŠĆENJE I HORTIKULTURU SUNCE jednostavno društvo s ograničenom odgovornošću za usluge, OIB 41366449681, Curkovec 13, 10380 Curkovec</izvorni_sadrzaj>
    <derivirana_varijabla naziv="DomainObject.Predmet.ProtustrankaIDrugiAdressOIB_1">SERVIS ZA ČIŠĆENJE I HORTIKULTURU SUNCE jednostavno društvo s ograničenom odgovornošću za usluge, OIB 41366449681, Curkovec 13, 10380 Curkovec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ZA ČIŠĆENJE I HORTIKULTURU SUNCE jednostavno društvo s ograničenom odgovornošću za usluge</item>
      <item>Financijska agencija</item>
    </izvorni_sadrzaj>
    <derivirana_varijabla naziv="DomainObject.Predmet.SudioniciListNaziv_1">
      <item>SERVIS ZA ČIŠĆENJE I HORTIKULTURU SUNCE jednostavno društvo s ograničenom odgovornošću za usluge</item>
      <item>Financijska agencija</item>
    </derivirana_varijabla>
  </DomainObject.Predmet.SudioniciListNaziv>
  <DomainObject.Predmet.SudioniciListAdressOIB>
    <izvorni_sadrzaj>
      <item>SERVIS ZA ČIŠĆENJE I HORTIKULTURU SUNCE jednostavno društvo s ograničenom odgovornošću za usluge, OIB 41366449681, Curkovec 13,10380 Curkovec</item>
      <item>Financijska agencija, OIB 85821130368, TRG SVIBANJSKIH ŽRTAVA 1995. 1,10000 Zagreb</item>
    </izvorni_sadrzaj>
    <derivirana_varijabla naziv="DomainObject.Predmet.SudioniciListAdressOIB_1">
      <item>SERVIS ZA ČIŠĆENJE I HORTIKULTURU SUNCE jednostavno društvo s ograničenom odgovornošću za usluge, OIB 41366449681, Curkovec 13,10380 Curkovec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41366449681</item>
      <item>, OIB 85821130368</item>
    </izvorni_sadrzaj>
    <derivirana_varijabla naziv="DomainObject.Predmet.SudioniciListNazivOIB_1">
      <item>, OIB 41366449681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svibnja 2022.</izvorni_sadrzaj>
    <derivirana_varijabla naziv="DomainObject.Predmet.DatumPocetkaProcesa_1">9.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872</properties:Characters>
  <properties:Lines>46</properties:Lines>
  <properties:Paragraphs>27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